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12" w:rsidRPr="006F5060" w:rsidRDefault="003D0712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3D0712" w:rsidRPr="006F5060" w:rsidRDefault="003D0712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3D0712" w:rsidRPr="005C5DBF" w:rsidRDefault="003D071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D0712" w:rsidRPr="005C5DBF" w:rsidRDefault="003D0712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D0712" w:rsidRPr="005C5DBF" w:rsidRDefault="003D0712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3D0712" w:rsidRPr="005C5DBF" w:rsidRDefault="003D0712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14.12.2023  № 527</w:t>
      </w:r>
    </w:p>
    <w:p w:rsidR="003D0712" w:rsidRPr="005C5DBF" w:rsidRDefault="003D0712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3D0712" w:rsidRDefault="003D0712" w:rsidP="001326CF">
      <w:pPr>
        <w:spacing w:line="240" w:lineRule="auto"/>
        <w:ind w:right="49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05.12.2023 № 369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 расположения  земельн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, расположенн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Старогутнянского сельского поселения Унечского муниципального района Брянской области»</w:t>
      </w:r>
    </w:p>
    <w:p w:rsidR="003D0712" w:rsidRPr="005C5DBF" w:rsidRDefault="003D0712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0712" w:rsidRPr="005C5DBF" w:rsidRDefault="003D0712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3D0712" w:rsidRPr="004E5EE2" w:rsidRDefault="003D0712" w:rsidP="004E5E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3D8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соответствии с  пунктом 2 статьи  3.3 Федерального закона от 25.10.2001  № 137-ФЗ «О введении в действие  Земельного кодекса  Российской Федерации»,в  целях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устранения пересечения одной  из границ  образуемого земельного участка одну из границ земельного участка с кадастровым номером 32:27:0140302:39  и </w:t>
      </w:r>
      <w:r w:rsidRPr="00123D84">
        <w:rPr>
          <w:rFonts w:ascii="Times New Roman" w:hAnsi="Times New Roman" w:cs="Times New Roman"/>
          <w:sz w:val="24"/>
          <w:szCs w:val="24"/>
          <w:lang w:eastAsia="ru-RU"/>
        </w:rPr>
        <w:t>постановки на государственный  кадастровый  учет  земельного 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</w:p>
    <w:p w:rsidR="003D0712" w:rsidRPr="00A30F5C" w:rsidRDefault="003D0712" w:rsidP="00A30F5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D0712" w:rsidRPr="00D3338B" w:rsidRDefault="003D071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3D0712" w:rsidRPr="00573A77" w:rsidRDefault="003D0712" w:rsidP="004E5EE2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1.Приложение 3,  являющееся приложением к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>05.12.2023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eastAsia="ru-RU"/>
        </w:rPr>
        <w:t>369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«Об утверждении схем расположения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, расположенн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Старогутнянского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поселения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изложить в приложении к настоящему постановлению.  </w:t>
      </w:r>
    </w:p>
    <w:p w:rsidR="003D0712" w:rsidRPr="00D3338B" w:rsidRDefault="003D071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3D0712" w:rsidRPr="00D3338B" w:rsidRDefault="003D071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3D0712" w:rsidRPr="00D3338B" w:rsidRDefault="003D071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93" w:type="pct"/>
        <w:tblInd w:w="-106" w:type="dxa"/>
        <w:tblLook w:val="01E0"/>
      </w:tblPr>
      <w:tblGrid>
        <w:gridCol w:w="7338"/>
        <w:gridCol w:w="3068"/>
      </w:tblGrid>
      <w:tr w:rsidR="003D0712" w:rsidRPr="00D25609">
        <w:tc>
          <w:tcPr>
            <w:tcW w:w="3526" w:type="pct"/>
          </w:tcPr>
          <w:p w:rsidR="003D0712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474" w:type="pct"/>
          </w:tcPr>
          <w:p w:rsidR="003D0712" w:rsidRDefault="003D0712" w:rsidP="001C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0712" w:rsidRPr="00D25609" w:rsidRDefault="003D0712" w:rsidP="001C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3D0712" w:rsidRPr="00D25609">
        <w:trPr>
          <w:trHeight w:val="469"/>
        </w:trPr>
        <w:tc>
          <w:tcPr>
            <w:tcW w:w="3526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712" w:rsidRPr="00D25609">
        <w:trPr>
          <w:trHeight w:val="469"/>
        </w:trPr>
        <w:tc>
          <w:tcPr>
            <w:tcW w:w="3526" w:type="pct"/>
          </w:tcPr>
          <w:p w:rsidR="003D0712" w:rsidRDefault="003D0712" w:rsidP="004E5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3D0712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712" w:rsidRPr="00D25609">
        <w:trPr>
          <w:trHeight w:val="1922"/>
        </w:trPr>
        <w:tc>
          <w:tcPr>
            <w:tcW w:w="3526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712" w:rsidRPr="00D25609">
        <w:tc>
          <w:tcPr>
            <w:tcW w:w="3526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712" w:rsidRPr="00D25609">
        <w:tc>
          <w:tcPr>
            <w:tcW w:w="3526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712" w:rsidRPr="00D25609">
        <w:trPr>
          <w:trHeight w:val="842"/>
        </w:trPr>
        <w:tc>
          <w:tcPr>
            <w:tcW w:w="3526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3D0712" w:rsidRPr="00D25609" w:rsidRDefault="003D071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0712" w:rsidRDefault="003D0712" w:rsidP="007F4AF9"/>
    <w:sectPr w:rsidR="003D0712" w:rsidSect="00F01126">
      <w:pgSz w:w="11906" w:h="16838"/>
      <w:pgMar w:top="568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12B7B"/>
    <w:rsid w:val="00020191"/>
    <w:rsid w:val="000267BA"/>
    <w:rsid w:val="000C57F2"/>
    <w:rsid w:val="000C5FDC"/>
    <w:rsid w:val="000D4506"/>
    <w:rsid w:val="00123D84"/>
    <w:rsid w:val="001326CF"/>
    <w:rsid w:val="00140692"/>
    <w:rsid w:val="001C6A68"/>
    <w:rsid w:val="002748DD"/>
    <w:rsid w:val="00277DB7"/>
    <w:rsid w:val="002916B2"/>
    <w:rsid w:val="002E747D"/>
    <w:rsid w:val="002F7F5A"/>
    <w:rsid w:val="00307B1B"/>
    <w:rsid w:val="003661F4"/>
    <w:rsid w:val="00372FFD"/>
    <w:rsid w:val="003869D0"/>
    <w:rsid w:val="00395651"/>
    <w:rsid w:val="00395B9E"/>
    <w:rsid w:val="003D0712"/>
    <w:rsid w:val="00401792"/>
    <w:rsid w:val="00405DF3"/>
    <w:rsid w:val="004302E7"/>
    <w:rsid w:val="00453AD7"/>
    <w:rsid w:val="004620E9"/>
    <w:rsid w:val="00483367"/>
    <w:rsid w:val="004D0154"/>
    <w:rsid w:val="004D036E"/>
    <w:rsid w:val="004E5EE2"/>
    <w:rsid w:val="0052082C"/>
    <w:rsid w:val="00573A77"/>
    <w:rsid w:val="005747CB"/>
    <w:rsid w:val="00576954"/>
    <w:rsid w:val="0059004B"/>
    <w:rsid w:val="005B09E7"/>
    <w:rsid w:val="005C5DBF"/>
    <w:rsid w:val="005D73BB"/>
    <w:rsid w:val="00620FD2"/>
    <w:rsid w:val="00694104"/>
    <w:rsid w:val="006A6291"/>
    <w:rsid w:val="006D16C8"/>
    <w:rsid w:val="006F05B9"/>
    <w:rsid w:val="006F5060"/>
    <w:rsid w:val="00711718"/>
    <w:rsid w:val="007239FA"/>
    <w:rsid w:val="00761DF0"/>
    <w:rsid w:val="00763C19"/>
    <w:rsid w:val="00786B94"/>
    <w:rsid w:val="007A2C22"/>
    <w:rsid w:val="007A79A1"/>
    <w:rsid w:val="007F4AF9"/>
    <w:rsid w:val="00862D1E"/>
    <w:rsid w:val="00875908"/>
    <w:rsid w:val="00886818"/>
    <w:rsid w:val="008A3DC7"/>
    <w:rsid w:val="008A7E6E"/>
    <w:rsid w:val="00904910"/>
    <w:rsid w:val="009067EA"/>
    <w:rsid w:val="00954284"/>
    <w:rsid w:val="009F6FD2"/>
    <w:rsid w:val="009F7726"/>
    <w:rsid w:val="00A15307"/>
    <w:rsid w:val="00A30F5C"/>
    <w:rsid w:val="00A33682"/>
    <w:rsid w:val="00A354CA"/>
    <w:rsid w:val="00A63D3A"/>
    <w:rsid w:val="00AE0462"/>
    <w:rsid w:val="00AF790A"/>
    <w:rsid w:val="00AF7A85"/>
    <w:rsid w:val="00B50584"/>
    <w:rsid w:val="00B511C0"/>
    <w:rsid w:val="00BB0AAA"/>
    <w:rsid w:val="00BB7489"/>
    <w:rsid w:val="00C352B6"/>
    <w:rsid w:val="00C87B4F"/>
    <w:rsid w:val="00D1561D"/>
    <w:rsid w:val="00D25609"/>
    <w:rsid w:val="00D30CB3"/>
    <w:rsid w:val="00D3338B"/>
    <w:rsid w:val="00D34723"/>
    <w:rsid w:val="00D9116E"/>
    <w:rsid w:val="00DA15C6"/>
    <w:rsid w:val="00DA4CED"/>
    <w:rsid w:val="00DC3E51"/>
    <w:rsid w:val="00E02664"/>
    <w:rsid w:val="00E13BEB"/>
    <w:rsid w:val="00E355D1"/>
    <w:rsid w:val="00E70F02"/>
    <w:rsid w:val="00E815E3"/>
    <w:rsid w:val="00E84E59"/>
    <w:rsid w:val="00E85755"/>
    <w:rsid w:val="00EE3E6D"/>
    <w:rsid w:val="00F01126"/>
    <w:rsid w:val="00F91645"/>
    <w:rsid w:val="00F950C6"/>
    <w:rsid w:val="00FB2B41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392</TotalTime>
  <Pages>2</Pages>
  <Words>204</Words>
  <Characters>1164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41</cp:revision>
  <cp:lastPrinted>2023-12-15T13:19:00Z</cp:lastPrinted>
  <dcterms:created xsi:type="dcterms:W3CDTF">2018-03-22T13:52:00Z</dcterms:created>
  <dcterms:modified xsi:type="dcterms:W3CDTF">2023-12-18T07:49:00Z</dcterms:modified>
</cp:coreProperties>
</file>